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F65C3C" w14:textId="77777777" w:rsidR="00B71F9B" w:rsidRDefault="00B71F9B" w:rsidP="00B71F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MILDMETE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0C3D4164" w14:textId="77777777" w:rsidR="00B71F9B" w:rsidRDefault="00B71F9B" w:rsidP="00B71F9B">
      <w:pPr>
        <w:pStyle w:val="NoSpacing"/>
        <w:rPr>
          <w:rFonts w:cs="Times New Roman"/>
          <w:szCs w:val="24"/>
        </w:rPr>
      </w:pPr>
    </w:p>
    <w:p w14:paraId="250259C5" w14:textId="77777777" w:rsidR="00B71F9B" w:rsidRDefault="00B71F9B" w:rsidP="00B71F9B">
      <w:pPr>
        <w:pStyle w:val="NoSpacing"/>
        <w:rPr>
          <w:rFonts w:cs="Times New Roman"/>
          <w:szCs w:val="24"/>
        </w:rPr>
      </w:pPr>
    </w:p>
    <w:p w14:paraId="663A9622" w14:textId="77777777" w:rsidR="00B71F9B" w:rsidRDefault="00B71F9B" w:rsidP="00B71F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709E7FB3" w14:textId="77777777" w:rsidR="00B71F9B" w:rsidRDefault="00B71F9B" w:rsidP="00B71F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</w:t>
      </w:r>
    </w:p>
    <w:p w14:paraId="0B95DEB5" w14:textId="77777777" w:rsidR="00B71F9B" w:rsidRDefault="00B71F9B" w:rsidP="00B71F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Devon</w:t>
      </w:r>
    </w:p>
    <w:p w14:paraId="0F8D6FCB" w14:textId="77777777" w:rsidR="00B71F9B" w:rsidRDefault="00B71F9B" w:rsidP="00B71F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40066E67" w14:textId="77777777" w:rsidR="00B71F9B" w:rsidRDefault="00B71F9B" w:rsidP="00B71F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p.85)</w:t>
      </w:r>
    </w:p>
    <w:p w14:paraId="51C62CF9" w14:textId="77777777" w:rsidR="00B71F9B" w:rsidRDefault="00B71F9B" w:rsidP="00B71F9B">
      <w:pPr>
        <w:pStyle w:val="NoSpacing"/>
        <w:rPr>
          <w:rFonts w:cs="Times New Roman"/>
          <w:szCs w:val="24"/>
        </w:rPr>
      </w:pPr>
    </w:p>
    <w:p w14:paraId="3AB83834" w14:textId="77777777" w:rsidR="00B71F9B" w:rsidRDefault="00B71F9B" w:rsidP="00B71F9B">
      <w:pPr>
        <w:pStyle w:val="NoSpacing"/>
        <w:rPr>
          <w:rFonts w:cs="Times New Roman"/>
          <w:szCs w:val="24"/>
        </w:rPr>
      </w:pPr>
    </w:p>
    <w:p w14:paraId="4851045F" w14:textId="77777777" w:rsidR="00B71F9B" w:rsidRDefault="00B71F9B" w:rsidP="00B71F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October 2024</w:t>
      </w:r>
    </w:p>
    <w:p w14:paraId="79E18F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35EF3" w14:textId="77777777" w:rsidR="00B71F9B" w:rsidRDefault="00B71F9B" w:rsidP="009139A6">
      <w:r>
        <w:separator/>
      </w:r>
    </w:p>
  </w:endnote>
  <w:endnote w:type="continuationSeparator" w:id="0">
    <w:p w14:paraId="1E4FD6E1" w14:textId="77777777" w:rsidR="00B71F9B" w:rsidRDefault="00B71F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45E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785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6C0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B2705" w14:textId="77777777" w:rsidR="00B71F9B" w:rsidRDefault="00B71F9B" w:rsidP="009139A6">
      <w:r>
        <w:separator/>
      </w:r>
    </w:p>
  </w:footnote>
  <w:footnote w:type="continuationSeparator" w:id="0">
    <w:p w14:paraId="29F63E07" w14:textId="77777777" w:rsidR="00B71F9B" w:rsidRDefault="00B71F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0DD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067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DA6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F9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71F9B"/>
    <w:rsid w:val="00BA00AB"/>
    <w:rsid w:val="00C71834"/>
    <w:rsid w:val="00CB4ED9"/>
    <w:rsid w:val="00D323F3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2E3D6"/>
  <w15:chartTrackingRefBased/>
  <w15:docId w15:val="{12B0CA55-6521-4AB0-B9D7-4ADD6D4A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2024-11-01T12:12:00Z</dcterms:created>
  <dcterms:modified xsi:type="dcterms:W3CDTF">2024-11-01T12:13:00Z</dcterms:modified>
</cp:coreProperties>
</file>